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8B21A" w14:textId="55E1EE47" w:rsidR="006B2F86" w:rsidRDefault="00DE5FAF" w:rsidP="00E71FC3">
      <w:pPr>
        <w:pStyle w:val="NoSpacing"/>
      </w:pPr>
      <w:r>
        <w:rPr>
          <w:u w:val="single"/>
        </w:rPr>
        <w:t>Agnes POT</w:t>
      </w:r>
      <w:r>
        <w:t xml:space="preserve">   </w:t>
      </w:r>
      <w:proofErr w:type="gramStart"/>
      <w:r>
        <w:t xml:space="preserve">   (</w:t>
      </w:r>
      <w:proofErr w:type="gramEnd"/>
      <w:r>
        <w:t>fl.1463)</w:t>
      </w:r>
    </w:p>
    <w:p w14:paraId="577F023E" w14:textId="434AA64C" w:rsidR="00DE5FAF" w:rsidRDefault="00DE5FAF" w:rsidP="00E71FC3">
      <w:pPr>
        <w:pStyle w:val="NoSpacing"/>
      </w:pPr>
      <w:r>
        <w:t>of Canterbury.</w:t>
      </w:r>
    </w:p>
    <w:p w14:paraId="21DA7B91" w14:textId="55C327DE" w:rsidR="00DE5FAF" w:rsidRDefault="00DE5FAF" w:rsidP="00E71FC3">
      <w:pPr>
        <w:pStyle w:val="NoSpacing"/>
      </w:pPr>
    </w:p>
    <w:p w14:paraId="3ADD4059" w14:textId="54FA61DC" w:rsidR="00DE5FAF" w:rsidRDefault="00DE5FAF" w:rsidP="00E71FC3">
      <w:pPr>
        <w:pStyle w:val="NoSpacing"/>
      </w:pPr>
    </w:p>
    <w:p w14:paraId="2489125C" w14:textId="45769D03" w:rsidR="00DE5FAF" w:rsidRDefault="00DE5FAF" w:rsidP="00E71FC3">
      <w:pPr>
        <w:pStyle w:val="NoSpacing"/>
      </w:pPr>
      <w:r>
        <w:t>Daughter of Robert Pot(q.v.).   (Cowper p.107)</w:t>
      </w:r>
    </w:p>
    <w:p w14:paraId="72725627" w14:textId="6B613E7A" w:rsidR="00DE5FAF" w:rsidRDefault="00DE5FAF" w:rsidP="00E71FC3">
      <w:pPr>
        <w:pStyle w:val="NoSpacing"/>
      </w:pPr>
      <w:r>
        <w:t xml:space="preserve">= (1463) William </w:t>
      </w:r>
      <w:proofErr w:type="spellStart"/>
      <w:r>
        <w:t>Canteys</w:t>
      </w:r>
      <w:proofErr w:type="spellEnd"/>
      <w:r w:rsidR="003A0E01">
        <w:t>(q.v.).  (ibid.)</w:t>
      </w:r>
    </w:p>
    <w:p w14:paraId="0CA6B50D" w14:textId="727C6865" w:rsidR="003A0E01" w:rsidRDefault="003A0E01" w:rsidP="00E71FC3">
      <w:pPr>
        <w:pStyle w:val="NoSpacing"/>
      </w:pPr>
    </w:p>
    <w:p w14:paraId="29BDDF22" w14:textId="7425D950" w:rsidR="003A0E01" w:rsidRDefault="003A0E01" w:rsidP="00E71FC3">
      <w:pPr>
        <w:pStyle w:val="NoSpacing"/>
      </w:pPr>
    </w:p>
    <w:p w14:paraId="6B0EDA94" w14:textId="2D535B41" w:rsidR="003A0E01" w:rsidRPr="00DE5FAF" w:rsidRDefault="003A0E01" w:rsidP="00E71FC3">
      <w:pPr>
        <w:pStyle w:val="NoSpacing"/>
      </w:pPr>
      <w:r>
        <w:t>6 August 2018</w:t>
      </w:r>
      <w:bookmarkStart w:id="0" w:name="_GoBack"/>
      <w:bookmarkEnd w:id="0"/>
    </w:p>
    <w:sectPr w:rsidR="003A0E01" w:rsidRPr="00DE5F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7A54D" w14:textId="77777777" w:rsidR="00DE5FAF" w:rsidRDefault="00DE5FAF" w:rsidP="00E71FC3">
      <w:pPr>
        <w:spacing w:after="0" w:line="240" w:lineRule="auto"/>
      </w:pPr>
      <w:r>
        <w:separator/>
      </w:r>
    </w:p>
  </w:endnote>
  <w:endnote w:type="continuationSeparator" w:id="0">
    <w:p w14:paraId="271B3685" w14:textId="77777777" w:rsidR="00DE5FAF" w:rsidRDefault="00DE5F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150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554FB" w14:textId="77777777" w:rsidR="00DE5FAF" w:rsidRDefault="00DE5FAF" w:rsidP="00E71FC3">
      <w:pPr>
        <w:spacing w:after="0" w:line="240" w:lineRule="auto"/>
      </w:pPr>
      <w:r>
        <w:separator/>
      </w:r>
    </w:p>
  </w:footnote>
  <w:footnote w:type="continuationSeparator" w:id="0">
    <w:p w14:paraId="13FC03D3" w14:textId="77777777" w:rsidR="00DE5FAF" w:rsidRDefault="00DE5F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FAF"/>
    <w:rsid w:val="001A7C09"/>
    <w:rsid w:val="003A0E01"/>
    <w:rsid w:val="00577BD5"/>
    <w:rsid w:val="00656CBA"/>
    <w:rsid w:val="006A1F77"/>
    <w:rsid w:val="00733BE7"/>
    <w:rsid w:val="00AB52E8"/>
    <w:rsid w:val="00B16D3F"/>
    <w:rsid w:val="00BB41AC"/>
    <w:rsid w:val="00DE5FA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A063A"/>
  <w15:chartTrackingRefBased/>
  <w15:docId w15:val="{F911192E-47C3-479B-AA0F-68B842FB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2018-08-06T20:54:00Z</dcterms:created>
  <dcterms:modified xsi:type="dcterms:W3CDTF">2018-08-06T21:06:00Z</dcterms:modified>
</cp:coreProperties>
</file>